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6BE52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Henry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STONE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12301ADF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Ivychurch</w:t>
      </w:r>
      <w:proofErr w:type="spellEnd"/>
      <w:r>
        <w:rPr>
          <w:rFonts w:cs="Times New Roman"/>
          <w:szCs w:val="24"/>
        </w:rPr>
        <w:t>, Kent.</w:t>
      </w:r>
    </w:p>
    <w:p w14:paraId="5A8390A3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</w:p>
    <w:p w14:paraId="04509CD4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</w:p>
    <w:p w14:paraId="239D1BCD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>He made his Will.</w:t>
      </w:r>
    </w:p>
    <w:p w14:paraId="5D405672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08413E7E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</w:p>
    <w:p w14:paraId="4A070A8A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</w:p>
    <w:p w14:paraId="0B2C34C4" w14:textId="77777777" w:rsidR="00032125" w:rsidRDefault="00032125" w:rsidP="0003212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July 2022</w:t>
      </w:r>
    </w:p>
    <w:p w14:paraId="5F0271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A0237" w14:textId="77777777" w:rsidR="00032125" w:rsidRDefault="00032125" w:rsidP="009139A6">
      <w:r>
        <w:separator/>
      </w:r>
    </w:p>
  </w:endnote>
  <w:endnote w:type="continuationSeparator" w:id="0">
    <w:p w14:paraId="0FC8A9EB" w14:textId="77777777" w:rsidR="00032125" w:rsidRDefault="000321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0D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C4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05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A24AE" w14:textId="77777777" w:rsidR="00032125" w:rsidRDefault="00032125" w:rsidP="009139A6">
      <w:r>
        <w:separator/>
      </w:r>
    </w:p>
  </w:footnote>
  <w:footnote w:type="continuationSeparator" w:id="0">
    <w:p w14:paraId="6C681A56" w14:textId="77777777" w:rsidR="00032125" w:rsidRDefault="000321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F4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473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F5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125"/>
    <w:rsid w:val="0003212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B6563"/>
  <w15:chartTrackingRefBased/>
  <w15:docId w15:val="{A2D0D2B1-32E4-4A4F-9A8E-C687D643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21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2022-10-24T20:36:00Z</dcterms:created>
  <dcterms:modified xsi:type="dcterms:W3CDTF">2022-10-24T20:37:00Z</dcterms:modified>
</cp:coreProperties>
</file>